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970"/>
        <w:gridCol w:w="1080"/>
        <w:gridCol w:w="1122"/>
        <w:gridCol w:w="1482"/>
      </w:tblGrid>
      <w:tr w:rsidR="00705C6E" w:rsidRPr="00705C6E" w:rsidTr="00D80BF9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705C6E" w:rsidRPr="00705C6E" w:rsidRDefault="00705C6E" w:rsidP="00705C6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05C6E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proofErr w:type="spellStart"/>
            <w:r w:rsidRPr="00705C6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Βαμβακοφόροι</w:t>
            </w:r>
            <w:proofErr w:type="spellEnd"/>
            <w:r w:rsidRPr="00705C6E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5C6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στυλεοί</w:t>
            </w:r>
            <w:proofErr w:type="spellEnd"/>
            <w:r w:rsidRPr="00705C6E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bookmarkStart w:id="0" w:name="_GoBack"/>
            <w:bookmarkEnd w:id="0"/>
          </w:p>
        </w:tc>
      </w:tr>
      <w:tr w:rsidR="00705C6E" w:rsidRPr="00705C6E" w:rsidTr="00D80BF9">
        <w:trPr>
          <w:trHeight w:val="654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:rsidR="00705C6E" w:rsidRPr="00705C6E" w:rsidRDefault="00705C6E" w:rsidP="00705C6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05C6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970" w:type="dxa"/>
            <w:shd w:val="clear" w:color="000000" w:fill="FFFF99"/>
            <w:vAlign w:val="center"/>
            <w:hideMark/>
          </w:tcPr>
          <w:p w:rsidR="00705C6E" w:rsidRPr="00705C6E" w:rsidRDefault="00705C6E" w:rsidP="00705C6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05C6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705C6E" w:rsidRPr="00705C6E" w:rsidRDefault="00705C6E" w:rsidP="00705C6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05C6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705C6E" w:rsidRPr="00705C6E" w:rsidRDefault="00705C6E" w:rsidP="00705C6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05C6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705C6E" w:rsidRPr="00705C6E" w:rsidRDefault="00705C6E" w:rsidP="00705C6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05C6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705C6E" w:rsidRPr="00705C6E" w:rsidTr="00D80BF9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705C6E" w:rsidRPr="00705C6E" w:rsidRDefault="00705C6E" w:rsidP="00705C6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05C6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970" w:type="dxa"/>
            <w:shd w:val="clear" w:color="000000" w:fill="D9D9D9"/>
            <w:vAlign w:val="center"/>
            <w:hideMark/>
          </w:tcPr>
          <w:p w:rsidR="00705C6E" w:rsidRPr="00705C6E" w:rsidRDefault="00705C6E" w:rsidP="00705C6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05C6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05C6E" w:rsidRPr="00705C6E" w:rsidRDefault="00705C6E" w:rsidP="00705C6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05C6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05C6E" w:rsidRPr="00705C6E" w:rsidRDefault="00705C6E" w:rsidP="00705C6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05C6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705C6E" w:rsidRPr="00705C6E" w:rsidRDefault="00705C6E" w:rsidP="00705C6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05C6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705C6E" w:rsidRPr="00705C6E" w:rsidTr="00D80BF9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705C6E" w:rsidRPr="00705C6E" w:rsidRDefault="00705C6E" w:rsidP="00705C6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05C6E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970" w:type="dxa"/>
            <w:shd w:val="clear" w:color="000000" w:fill="D9D9D9"/>
            <w:vAlign w:val="center"/>
            <w:hideMark/>
          </w:tcPr>
          <w:p w:rsidR="00705C6E" w:rsidRPr="00705C6E" w:rsidRDefault="00705C6E" w:rsidP="00705C6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05C6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705C6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705C6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705C6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05C6E" w:rsidRPr="00705C6E" w:rsidRDefault="00705C6E" w:rsidP="00705C6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05C6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05C6E" w:rsidRPr="00705C6E" w:rsidRDefault="00705C6E" w:rsidP="00705C6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05C6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705C6E" w:rsidRPr="00705C6E" w:rsidRDefault="00705C6E" w:rsidP="00705C6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05C6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05C6E" w:rsidRPr="00705C6E" w:rsidTr="00D80BF9">
        <w:trPr>
          <w:cantSplit/>
          <w:trHeight w:hRule="exact" w:val="680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705C6E" w:rsidRPr="00705C6E" w:rsidRDefault="00705C6E" w:rsidP="00705C6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05C6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C6E" w:rsidRPr="00705C6E" w:rsidRDefault="00705C6E" w:rsidP="00705C6E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705C6E">
              <w:rPr>
                <w:rFonts w:ascii="Tahoma" w:hAnsi="Tahoma" w:cs="Tahoma"/>
                <w:color w:val="000000"/>
                <w:sz w:val="18"/>
                <w:szCs w:val="18"/>
              </w:rPr>
              <w:t>Βαμβακοφόροι</w:t>
            </w:r>
            <w:proofErr w:type="spellEnd"/>
            <w:r w:rsidRPr="00705C6E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5C6E">
              <w:rPr>
                <w:rFonts w:ascii="Tahoma" w:hAnsi="Tahoma" w:cs="Tahoma"/>
                <w:color w:val="000000"/>
                <w:sz w:val="18"/>
                <w:szCs w:val="18"/>
              </w:rPr>
              <w:t>στυλεοί</w:t>
            </w:r>
            <w:proofErr w:type="spellEnd"/>
            <w:r w:rsidRPr="00705C6E">
              <w:rPr>
                <w:rFonts w:ascii="Tahoma" w:hAnsi="Tahoma" w:cs="Tahoma"/>
                <w:color w:val="000000"/>
                <w:sz w:val="18"/>
                <w:szCs w:val="18"/>
              </w:rPr>
              <w:t>, των 15 εκατοστών, αποστειρωμένοι, με ξύλινη ράβδο και βαμβακερή κορυφή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05C6E" w:rsidRPr="00705C6E" w:rsidRDefault="00705C6E" w:rsidP="00705C6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05C6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05C6E" w:rsidRPr="00705C6E" w:rsidRDefault="00705C6E" w:rsidP="00705C6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05C6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705C6E" w:rsidRPr="00705C6E" w:rsidRDefault="00705C6E" w:rsidP="00705C6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05C6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05C6E" w:rsidRPr="00705C6E" w:rsidTr="00D80BF9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705C6E" w:rsidRPr="00705C6E" w:rsidRDefault="00705C6E" w:rsidP="00705C6E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05C6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705C6E" w:rsidRPr="00705C6E" w:rsidRDefault="00705C6E" w:rsidP="00705C6E">
            <w:pPr>
              <w:rPr>
                <w:rFonts w:ascii="Tahoma" w:hAnsi="Tahoma" w:cs="Tahoma"/>
                <w:sz w:val="18"/>
                <w:szCs w:val="18"/>
              </w:rPr>
            </w:pPr>
            <w:r w:rsidRPr="00705C6E">
              <w:rPr>
                <w:rFonts w:ascii="Tahoma" w:hAnsi="Tahoma" w:cs="Tahoma"/>
                <w:sz w:val="18"/>
                <w:szCs w:val="18"/>
              </w:rPr>
              <w:t>Συσκευασία: 100 τεμάχια/πακέτο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05C6E" w:rsidRPr="00705C6E" w:rsidRDefault="00705C6E" w:rsidP="00705C6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05C6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05C6E" w:rsidRPr="00705C6E" w:rsidRDefault="00705C6E" w:rsidP="00705C6E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705C6E" w:rsidRPr="00705C6E" w:rsidRDefault="00705C6E" w:rsidP="00705C6E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705C6E" w:rsidRPr="00705C6E" w:rsidTr="00D80BF9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705C6E" w:rsidRPr="00705C6E" w:rsidRDefault="00705C6E" w:rsidP="00705C6E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05C6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705C6E" w:rsidRPr="00705C6E" w:rsidRDefault="00705C6E" w:rsidP="00705C6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05C6E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05C6E" w:rsidRPr="00705C6E" w:rsidRDefault="00705C6E" w:rsidP="00705C6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05C6E">
              <w:rPr>
                <w:rFonts w:ascii="Tahoma" w:hAnsi="Tahoma" w:cs="Tahoma"/>
                <w:sz w:val="18"/>
                <w:szCs w:val="18"/>
              </w:rPr>
              <w:t>25 πακέτα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05C6E" w:rsidRPr="00705C6E" w:rsidRDefault="00705C6E" w:rsidP="00705C6E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705C6E" w:rsidRPr="00705C6E" w:rsidRDefault="00705C6E" w:rsidP="00705C6E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B43CAA" w:rsidRPr="00705C6E" w:rsidRDefault="00B43CAA" w:rsidP="00705C6E"/>
    <w:sectPr w:rsidR="00B43CAA" w:rsidRPr="00705C6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705C6E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D549DDEE</Template>
  <TotalTime>2</TotalTime>
  <Pages>1</Pages>
  <Words>50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2025-11-24T11:24:00Z</dcterms:created>
  <dcterms:modified xsi:type="dcterms:W3CDTF">2025-11-24T11:24:00Z</dcterms:modified>
</cp:coreProperties>
</file>